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050" w:rsidRDefault="00F10B6B">
      <w:pPr>
        <w:snapToGrid w:val="0"/>
        <w:spacing w:after="0"/>
        <w:rPr>
          <w:rFonts w:eastAsia="宋体"/>
          <w:b/>
          <w:sz w:val="28"/>
          <w:szCs w:val="28"/>
          <w:lang w:val="en-US"/>
        </w:rPr>
      </w:pPr>
      <w:r>
        <w:rPr>
          <w:rFonts w:eastAsia="宋体"/>
          <w:b/>
          <w:sz w:val="28"/>
          <w:szCs w:val="28"/>
          <w:lang w:eastAsia="en-GB"/>
        </w:rPr>
        <w:t xml:space="preserve">3GPP TSG </w:t>
      </w:r>
      <w:r w:rsidR="00691C5E">
        <w:rPr>
          <w:rFonts w:eastAsia="宋体"/>
          <w:b/>
          <w:sz w:val="28"/>
          <w:szCs w:val="28"/>
          <w:lang w:eastAsia="en-GB"/>
        </w:rPr>
        <w:t xml:space="preserve">RAN2 </w:t>
      </w:r>
      <w:r>
        <w:rPr>
          <w:rFonts w:eastAsia="宋体"/>
          <w:b/>
          <w:sz w:val="28"/>
          <w:szCs w:val="28"/>
          <w:lang w:eastAsia="en-GB"/>
        </w:rPr>
        <w:t>meeting #</w:t>
      </w:r>
      <w:r w:rsidR="00691C5E">
        <w:rPr>
          <w:rFonts w:eastAsia="宋体"/>
          <w:b/>
          <w:sz w:val="28"/>
          <w:szCs w:val="28"/>
          <w:lang w:eastAsia="en-GB"/>
        </w:rPr>
        <w:t>11</w:t>
      </w:r>
      <w:r w:rsidR="00691C5E">
        <w:rPr>
          <w:rFonts w:eastAsia="宋体"/>
          <w:b/>
          <w:sz w:val="28"/>
          <w:szCs w:val="28"/>
          <w:lang w:val="en-US"/>
        </w:rPr>
        <w:t>9</w:t>
      </w:r>
      <w:r w:rsidR="00691C5E">
        <w:rPr>
          <w:rFonts w:eastAsia="宋体" w:hint="eastAsia"/>
          <w:b/>
          <w:sz w:val="28"/>
          <w:szCs w:val="28"/>
          <w:lang w:val="en-US"/>
        </w:rPr>
        <w:t>bis</w:t>
      </w:r>
      <w:r>
        <w:rPr>
          <w:rFonts w:eastAsia="宋体"/>
          <w:b/>
          <w:sz w:val="28"/>
          <w:szCs w:val="28"/>
          <w:lang w:eastAsia="en-GB"/>
        </w:rPr>
        <w:t>-e</w:t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eastAsia="宋体" w:hint="eastAsia"/>
          <w:b/>
          <w:sz w:val="28"/>
          <w:szCs w:val="28"/>
          <w:lang w:val="en-US" w:eastAsia="zh-CN"/>
        </w:rPr>
        <w:t xml:space="preserve">      </w:t>
      </w:r>
      <w:r w:rsidR="00F67688">
        <w:rPr>
          <w:rFonts w:eastAsia="宋体" w:hint="eastAsia"/>
          <w:b/>
          <w:sz w:val="28"/>
          <w:szCs w:val="28"/>
          <w:lang w:val="en-US" w:eastAsia="zh-CN"/>
        </w:rPr>
        <w:t xml:space="preserve">                               </w:t>
      </w:r>
      <w:bookmarkStart w:id="0" w:name="_GoBack"/>
      <w:bookmarkEnd w:id="0"/>
      <w:r w:rsidR="00F67688" w:rsidRPr="00F67688">
        <w:rPr>
          <w:rFonts w:eastAsia="宋体"/>
          <w:b/>
          <w:sz w:val="28"/>
          <w:szCs w:val="28"/>
          <w:lang w:val="en-US"/>
        </w:rPr>
        <w:t>R2-2210748</w:t>
      </w:r>
    </w:p>
    <w:p w:rsidR="00170050" w:rsidRDefault="00F10B6B">
      <w:pPr>
        <w:pStyle w:val="3GPPHeader"/>
        <w:rPr>
          <w:szCs w:val="22"/>
        </w:rPr>
      </w:pPr>
      <w:r>
        <w:rPr>
          <w:rFonts w:eastAsia="宋体"/>
          <w:sz w:val="28"/>
          <w:szCs w:val="28"/>
          <w:lang w:val="en-US"/>
        </w:rPr>
        <w:t>1</w:t>
      </w:r>
      <w:r>
        <w:rPr>
          <w:rFonts w:eastAsia="宋体" w:hint="eastAsia"/>
          <w:sz w:val="28"/>
          <w:szCs w:val="28"/>
          <w:lang w:val="en-US"/>
        </w:rPr>
        <w:t>0</w:t>
      </w:r>
      <w:r w:rsidRPr="004B403D">
        <w:rPr>
          <w:rFonts w:eastAsia="宋体"/>
          <w:sz w:val="28"/>
          <w:szCs w:val="28"/>
          <w:vertAlign w:val="superscript"/>
          <w:lang w:eastAsia="ko-KR"/>
        </w:rPr>
        <w:t>th</w:t>
      </w:r>
      <w:r>
        <w:rPr>
          <w:rFonts w:eastAsia="宋体"/>
          <w:sz w:val="28"/>
          <w:szCs w:val="28"/>
          <w:lang w:eastAsia="ko-KR"/>
        </w:rPr>
        <w:t xml:space="preserve"> </w:t>
      </w:r>
      <w:r>
        <w:rPr>
          <w:rFonts w:eastAsia="宋体" w:hint="eastAsia"/>
          <w:sz w:val="28"/>
          <w:szCs w:val="28"/>
          <w:lang w:val="en-US"/>
        </w:rPr>
        <w:t>Oct</w:t>
      </w:r>
      <w:r>
        <w:rPr>
          <w:rFonts w:eastAsia="宋体"/>
          <w:sz w:val="28"/>
          <w:szCs w:val="28"/>
          <w:lang w:eastAsia="ko-KR"/>
        </w:rPr>
        <w:t xml:space="preserve"> – </w:t>
      </w:r>
      <w:r w:rsidR="00691C5E">
        <w:rPr>
          <w:rFonts w:eastAsia="宋体" w:hint="eastAsia"/>
          <w:sz w:val="28"/>
          <w:szCs w:val="28"/>
          <w:lang w:val="en-US"/>
        </w:rPr>
        <w:t>1</w:t>
      </w:r>
      <w:r w:rsidR="00691C5E">
        <w:rPr>
          <w:rFonts w:eastAsia="宋体"/>
          <w:sz w:val="28"/>
          <w:szCs w:val="28"/>
          <w:lang w:val="en-US"/>
        </w:rPr>
        <w:t>9</w:t>
      </w:r>
      <w:r w:rsidR="00691C5E" w:rsidRPr="004B403D">
        <w:rPr>
          <w:rFonts w:eastAsia="宋体"/>
          <w:sz w:val="28"/>
          <w:szCs w:val="28"/>
          <w:vertAlign w:val="superscript"/>
          <w:lang w:val="en-US"/>
        </w:rPr>
        <w:t>th</w:t>
      </w:r>
      <w:r w:rsidR="00691C5E">
        <w:rPr>
          <w:rFonts w:eastAsia="宋体"/>
          <w:sz w:val="28"/>
          <w:szCs w:val="28"/>
          <w:lang w:eastAsia="ko-KR"/>
        </w:rPr>
        <w:t xml:space="preserve"> </w:t>
      </w:r>
      <w:r>
        <w:rPr>
          <w:rFonts w:eastAsia="宋体" w:hint="eastAsia"/>
          <w:sz w:val="28"/>
          <w:szCs w:val="28"/>
          <w:lang w:val="en-US"/>
        </w:rPr>
        <w:t>Oct</w:t>
      </w:r>
      <w:r>
        <w:rPr>
          <w:rFonts w:eastAsia="宋体"/>
          <w:sz w:val="28"/>
          <w:szCs w:val="28"/>
          <w:lang w:eastAsia="ko-KR"/>
        </w:rPr>
        <w:t xml:space="preserve"> 2022 Online</w:t>
      </w:r>
    </w:p>
    <w:p w:rsidR="00170050" w:rsidRDefault="00F10B6B">
      <w:pPr>
        <w:pStyle w:val="CRCoverPage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eastAsia="Times New Roman" w:hAnsi="Times New Roman"/>
          <w:b/>
          <w:bCs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eastAsia="宋体" w:hAnsi="Times New Roman" w:hint="eastAsia"/>
          <w:b/>
          <w:bCs/>
          <w:sz w:val="24"/>
          <w:lang w:val="en-US" w:eastAsia="zh-CN"/>
        </w:rPr>
        <w:t xml:space="preserve">    </w:t>
      </w:r>
      <w:r w:rsidR="004B403D">
        <w:rPr>
          <w:rFonts w:ascii="Times New Roman" w:eastAsia="宋体" w:hAnsi="Times New Roman"/>
          <w:b/>
          <w:bCs/>
          <w:sz w:val="24"/>
          <w:lang w:val="en-US" w:eastAsia="zh-CN"/>
        </w:rPr>
        <w:t>8.14.1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  <w:t xml:space="preserve">         </w:t>
      </w:r>
    </w:p>
    <w:p w:rsidR="00170050" w:rsidRDefault="00F10B6B"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>
        <w:rPr>
          <w:b/>
          <w:bCs/>
          <w:sz w:val="24"/>
        </w:rPr>
        <w:t xml:space="preserve"> (WI Rapporteur)</w:t>
      </w:r>
    </w:p>
    <w:p w:rsidR="00170050" w:rsidRDefault="00F10B6B">
      <w:pPr>
        <w:tabs>
          <w:tab w:val="left" w:pos="1985"/>
        </w:tabs>
        <w:spacing w:afterLines="100" w:after="24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 w:rsidR="00691C5E">
        <w:rPr>
          <w:rFonts w:hint="eastAsia"/>
          <w:b/>
          <w:bCs/>
          <w:sz w:val="24"/>
          <w:lang w:val="en-US" w:eastAsia="zh-CN"/>
        </w:rPr>
        <w:t>Revised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 w:rsidR="00691C5E">
        <w:rPr>
          <w:rFonts w:hint="eastAsia"/>
          <w:b/>
          <w:bCs/>
          <w:sz w:val="24"/>
          <w:lang w:eastAsia="zh-CN"/>
        </w:rPr>
        <w:t>w</w:t>
      </w:r>
      <w:r>
        <w:rPr>
          <w:b/>
          <w:bCs/>
          <w:sz w:val="24"/>
        </w:rPr>
        <w:t>ork</w:t>
      </w:r>
      <w:r w:rsidR="00691C5E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plan for Rel-18 </w:t>
      </w:r>
      <w:r>
        <w:rPr>
          <w:b/>
          <w:bCs/>
          <w:sz w:val="24"/>
          <w:lang w:val="en-US" w:eastAsia="zh-CN"/>
        </w:rPr>
        <w:t>NR QoE Enhancement</w:t>
      </w:r>
      <w:r>
        <w:rPr>
          <w:b/>
          <w:bCs/>
          <w:sz w:val="24"/>
        </w:rPr>
        <w:t xml:space="preserve"> </w:t>
      </w:r>
    </w:p>
    <w:p w:rsidR="00170050" w:rsidRDefault="00F10B6B">
      <w:pPr>
        <w:tabs>
          <w:tab w:val="left" w:pos="1985"/>
        </w:tabs>
        <w:spacing w:afterLines="100" w:after="24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Information</w:t>
      </w:r>
    </w:p>
    <w:p w:rsidR="00170050" w:rsidRDefault="00F10B6B">
      <w:pPr>
        <w:pStyle w:val="1"/>
      </w:pPr>
      <w:r>
        <w:t>1</w:t>
      </w:r>
      <w:r>
        <w:tab/>
        <w:t>Introduction</w:t>
      </w:r>
    </w:p>
    <w:p w:rsidR="00170050" w:rsidRDefault="00F10B6B">
      <w:r>
        <w:t>At RAN#9</w:t>
      </w:r>
      <w:r>
        <w:rPr>
          <w:rFonts w:hint="eastAsia"/>
          <w:lang w:val="en-US" w:eastAsia="zh-CN"/>
        </w:rPr>
        <w:t>6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</w:t>
      </w:r>
      <w:r w:rsidR="00691C5E">
        <w:t xml:space="preserve"> </w:t>
      </w:r>
      <w:r>
        <w:t>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 w:rsidR="00170050" w:rsidRDefault="00F10B6B">
      <w:pPr>
        <w:spacing w:after="0"/>
      </w:pPr>
      <w:r>
        <w:t xml:space="preserve">The WID [1] introduced the following objectives in the core part: </w:t>
      </w:r>
    </w:p>
    <w:p w:rsidR="00170050" w:rsidRDefault="00170050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70050">
        <w:tc>
          <w:tcPr>
            <w:tcW w:w="9857" w:type="dxa"/>
            <w:shd w:val="clear" w:color="auto" w:fill="auto"/>
          </w:tcPr>
          <w:p w:rsidR="00170050" w:rsidRDefault="00F10B6B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 w:rsidR="00170050" w:rsidRDefault="00F10B6B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 w:rsidR="00170050" w:rsidRDefault="00F10B6B"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 w:rsidR="00170050" w:rsidRDefault="00F10B6B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 w:rsidR="00170050" w:rsidRDefault="00F10B6B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 w:rsidR="00170050" w:rsidRDefault="00F10B6B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 w:rsidR="00170050" w:rsidRDefault="00F10B6B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 w:rsidR="00170050" w:rsidRDefault="00F10B6B"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 w:rsidR="00170050" w:rsidRDefault="00F10B6B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 w:rsidR="00170050" w:rsidRDefault="00F10B6B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 w:rsidR="00170050" w:rsidRDefault="00F10B6B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 w:rsidR="00170050" w:rsidRDefault="00F10B6B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 w:rsidR="00170050" w:rsidRDefault="00F10B6B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 w:rsidR="00170050" w:rsidRDefault="00F10B6B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170050" w:rsidRDefault="00F10B6B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 w:rsidR="00170050" w:rsidRDefault="00F10B6B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 w:rsidR="00170050" w:rsidRDefault="00F10B6B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 w:rsidR="00170050" w:rsidRDefault="00F10B6B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 w:rsidR="00170050" w:rsidRDefault="00F10B6B">
            <w:pPr>
              <w:spacing w:beforeLines="50" w:before="120"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 w:rsidR="00170050" w:rsidRDefault="00F10B6B">
            <w:pPr>
              <w:spacing w:beforeLines="50" w:before="120" w:afterLines="50" w:after="12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170050" w:rsidRDefault="00170050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70050" w:rsidRDefault="00170050">
      <w:pPr>
        <w:spacing w:after="0"/>
      </w:pPr>
    </w:p>
    <w:p w:rsidR="00170050" w:rsidRDefault="00F10B6B">
      <w:pPr>
        <w:pStyle w:val="1"/>
      </w:pPr>
      <w:r>
        <w:t>2</w:t>
      </w:r>
      <w:r>
        <w:tab/>
        <w:t>Workplan</w:t>
      </w:r>
    </w:p>
    <w:p w:rsidR="00170050" w:rsidRDefault="00F10B6B">
      <w:pPr>
        <w:pStyle w:val="2"/>
      </w:pPr>
      <w:r>
        <w:t>2.2</w:t>
      </w:r>
      <w:r>
        <w:tab/>
        <w:t>Timeline</w:t>
      </w:r>
    </w:p>
    <w:p w:rsidR="00170050" w:rsidRDefault="00F10B6B">
      <w:r>
        <w:t>Table 1 summarizes a timeline for RAN2/3. This timeline is based on RP-221060 [2].</w:t>
      </w:r>
    </w:p>
    <w:p w:rsidR="00170050" w:rsidRDefault="00F10B6B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170050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70050" w:rsidRDefault="00F10B6B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70050" w:rsidRDefault="00F10B6B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70050" w:rsidRDefault="00F10B6B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70050" w:rsidRDefault="00F10B6B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70050" w:rsidRDefault="00F10B6B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170050">
        <w:tc>
          <w:tcPr>
            <w:tcW w:w="1028" w:type="dxa"/>
            <w:shd w:val="clear" w:color="auto" w:fill="CCFFFF"/>
          </w:tcPr>
          <w:p w:rsidR="00170050" w:rsidRDefault="00F10B6B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170050" w:rsidRDefault="00F10B6B">
            <w:pPr>
              <w:spacing w:before="60" w:after="60"/>
            </w:pPr>
            <w:r>
              <w:t>#119e</w:t>
            </w:r>
          </w:p>
        </w:tc>
        <w:tc>
          <w:tcPr>
            <w:tcW w:w="1170" w:type="dxa"/>
            <w:shd w:val="clear" w:color="auto" w:fill="CCFFFF"/>
          </w:tcPr>
          <w:p w:rsidR="00170050" w:rsidRDefault="00F10B6B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CCFFFF"/>
          </w:tcPr>
          <w:p w:rsidR="00170050" w:rsidRDefault="00F10B6B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170050" w:rsidRDefault="00F10B6B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170050" w:rsidRDefault="00F10B6B">
            <w:pPr>
              <w:spacing w:before="60" w:after="60"/>
            </w:pPr>
            <w:r>
              <w:rPr>
                <w:rFonts w:hint="eastAsia"/>
              </w:rPr>
              <w:t>1. QoE measurement configuration and collection in RRC_INACTIVE and RRC_IDLE states for MBS, at least for broadcast service</w:t>
            </w:r>
          </w:p>
          <w:p w:rsidR="00170050" w:rsidRDefault="0084564D">
            <w:pPr>
              <w:spacing w:before="60" w:after="60"/>
            </w:pPr>
            <w:r>
              <w:t>2</w:t>
            </w:r>
            <w:r w:rsidR="00F10B6B">
              <w:t>. Coordinate with other working groups and send the LS if needed, e.g. RAN3</w:t>
            </w:r>
            <w:r w:rsidR="00F10B6B">
              <w:rPr>
                <w:rFonts w:hint="eastAsia"/>
                <w:lang w:eastAsia="zh-CN"/>
              </w:rPr>
              <w:t>/</w:t>
            </w:r>
            <w:r w:rsidR="00F10B6B">
              <w:t>SA4/SA5/SA2/CT1</w:t>
            </w:r>
          </w:p>
        </w:tc>
      </w:tr>
      <w:tr w:rsidR="00170050">
        <w:tc>
          <w:tcPr>
            <w:tcW w:w="1028" w:type="dxa"/>
            <w:shd w:val="clear" w:color="auto" w:fill="FFD966" w:themeFill="accent4" w:themeFillTint="99"/>
          </w:tcPr>
          <w:p w:rsidR="00170050" w:rsidRDefault="00F10B6B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170050" w:rsidRDefault="00F10B6B"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170050" w:rsidRDefault="00F10B6B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170050" w:rsidRDefault="00F10B6B"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170050" w:rsidRDefault="00F10B6B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170050" w:rsidRDefault="00F10B6B">
            <w:pPr>
              <w:numPr>
                <w:ilvl w:val="0"/>
                <w:numId w:val="5"/>
              </w:num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RAN-visible parameters for the additional service types, and the existing service if needed</w:t>
            </w:r>
            <w:r>
              <w:rPr>
                <w:rFonts w:hint="eastAsia"/>
                <w:lang w:val="en-US" w:eastAsia="zh-CN"/>
              </w:rPr>
              <w:t>; Send LS to SA4 for the QoE metrics definition for new service type;</w:t>
            </w:r>
          </w:p>
          <w:p w:rsidR="00170050" w:rsidRDefault="00F10B6B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;</w:t>
            </w:r>
          </w:p>
          <w:p w:rsidR="00170050" w:rsidRDefault="00F10B6B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170050" w:rsidRDefault="00F10B6B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170050" w:rsidRDefault="00F10B6B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170050" w:rsidRDefault="00F10B6B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170050" w:rsidRDefault="00F10B6B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 w:rsidR="00170050" w:rsidRDefault="00F10B6B"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 w:rsidR="00170050" w:rsidRDefault="00F10B6B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170050" w:rsidRDefault="00F10B6B">
            <w:pPr>
              <w:spacing w:before="60" w:after="60"/>
            </w:pPr>
            <w:r>
              <w:rPr>
                <w:rFonts w:hint="eastAsia"/>
              </w:rPr>
              <w:t xml:space="preserve">Send LSs to RAN2 and other working groups if needed, </w:t>
            </w:r>
            <w:r>
              <w:rPr>
                <w:rFonts w:hint="eastAsia"/>
                <w:lang w:val="en-US" w:eastAsia="zh-CN"/>
              </w:rPr>
              <w:t>e.g</w:t>
            </w:r>
            <w:r>
              <w:rPr>
                <w:rFonts w:hint="eastAsia"/>
              </w:rPr>
              <w:t xml:space="preserve">.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>, R17 leftover issues, etc</w:t>
            </w:r>
            <w:r>
              <w:rPr>
                <w:rFonts w:hint="eastAsia"/>
              </w:rPr>
              <w:t xml:space="preserve">. </w:t>
            </w:r>
          </w:p>
          <w:p w:rsidR="00170050" w:rsidRDefault="00F10B6B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4B403D">
        <w:tc>
          <w:tcPr>
            <w:tcW w:w="1028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#119bis-e</w:t>
            </w:r>
          </w:p>
        </w:tc>
        <w:tc>
          <w:tcPr>
            <w:tcW w:w="117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CCFFFF"/>
          </w:tcPr>
          <w:p w:rsidR="004B403D" w:rsidRDefault="004B403D" w:rsidP="004B403D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4B403D" w:rsidRDefault="004B403D" w:rsidP="004B403D">
            <w:pPr>
              <w:spacing w:before="60" w:after="60"/>
            </w:pPr>
            <w:r>
              <w:t>1</w:t>
            </w:r>
            <w:r>
              <w:rPr>
                <w:rFonts w:hint="eastAsia"/>
              </w:rPr>
              <w:t>. Left-over features from Rel-17, as well as the enhancements of existing features which are not included in Rel-17 normative phase, should be supported in Rel-18 if consensus on benefits are reached:</w:t>
            </w:r>
          </w:p>
          <w:p w:rsidR="004B403D" w:rsidRDefault="004B403D" w:rsidP="004B403D"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 w:rsidR="004B403D" w:rsidRDefault="004B403D" w:rsidP="004B403D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 xml:space="preserve">2. Based on the RAN3 progress, support QoE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NR-DC in RAN2, e.g. enable QoE reporting via SN.</w:t>
            </w:r>
          </w:p>
          <w:p w:rsidR="004B403D" w:rsidRDefault="004B403D" w:rsidP="004B403D">
            <w:pPr>
              <w:spacing w:before="60" w:after="60"/>
              <w:rPr>
                <w:lang w:eastAsia="zh-CN"/>
              </w:rPr>
            </w:pPr>
            <w:r>
              <w:lastRenderedPageBreak/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4B403D">
        <w:tc>
          <w:tcPr>
            <w:tcW w:w="1028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#117bis-e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4B403D" w:rsidRDefault="004B403D" w:rsidP="004B403D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</w:p>
          <w:p w:rsidR="004B403D" w:rsidRDefault="004B403D" w:rsidP="004B403D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4B403D" w:rsidRDefault="004B403D" w:rsidP="004B403D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4B403D" w:rsidRDefault="004B403D" w:rsidP="004B403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4B403D" w:rsidRDefault="004B403D" w:rsidP="004B403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4B403D" w:rsidRDefault="004B403D" w:rsidP="004B403D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</w:p>
          <w:p w:rsidR="004B403D" w:rsidRDefault="004B403D" w:rsidP="004B403D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4B403D" w:rsidRDefault="004B403D" w:rsidP="004B403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 QoE reporting handling enhancement for overload scenario.</w:t>
            </w:r>
          </w:p>
          <w:p w:rsidR="004B403D" w:rsidRDefault="004B403D" w:rsidP="004B403D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4B403D" w:rsidRDefault="004B403D" w:rsidP="004B403D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4B403D" w:rsidRDefault="004B403D" w:rsidP="004B403D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lang w:val="en-US"/>
              </w:rP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4B403D">
        <w:tc>
          <w:tcPr>
            <w:tcW w:w="1028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CCFFFF"/>
          </w:tcPr>
          <w:p w:rsidR="004B403D" w:rsidRDefault="004B403D" w:rsidP="004B403D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4B403D" w:rsidRDefault="004B403D" w:rsidP="004B403D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4B403D" w:rsidRDefault="004B403D" w:rsidP="004B403D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1. Based on the RAN3 progress, specify to support for QoE in NR-DC in RAN2, e.g. enable QoE reporting via SN.</w:t>
            </w:r>
          </w:p>
          <w:p w:rsidR="004B403D" w:rsidRDefault="004B403D" w:rsidP="004B403D">
            <w:pPr>
              <w:spacing w:before="60" w:after="60"/>
            </w:pPr>
            <w:r>
              <w:t>2</w:t>
            </w:r>
            <w:r>
              <w:rPr>
                <w:rFonts w:hint="eastAsia"/>
              </w:rPr>
              <w:t>. QoE measurement configuration and collection in RRC_INACTIVE and RRC_IDLE states for MBS, at least for broadcast service</w:t>
            </w:r>
          </w:p>
          <w:p w:rsidR="004B403D" w:rsidRDefault="004B403D" w:rsidP="004B403D">
            <w:pPr>
              <w:spacing w:before="60" w:after="60"/>
            </w:pPr>
            <w:r>
              <w:t>3</w:t>
            </w:r>
            <w:r>
              <w:rPr>
                <w:rFonts w:hint="eastAsia"/>
              </w:rPr>
              <w:t>. Left-over features from Rel-17, as well as the enhancements of existing features which are not included in Rel-17 normative phase, should be supported in Rel-18 if consensus on benefits are reached:</w:t>
            </w:r>
          </w:p>
          <w:p w:rsidR="004B403D" w:rsidRDefault="004B403D" w:rsidP="004B403D"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 w:rsidR="004B403D" w:rsidRDefault="004B403D" w:rsidP="004B403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lang w:eastAsia="zh-CN"/>
              </w:rPr>
              <w:t>Based on the RAN3 progress, specify</w:t>
            </w:r>
            <w:r>
              <w:rPr>
                <w:rFonts w:hint="eastAsia"/>
              </w:rPr>
              <w:t xml:space="preserve"> QoE reporting handling enhancement for overload scenario.</w:t>
            </w:r>
          </w:p>
          <w:p w:rsidR="004B403D" w:rsidRDefault="004B403D" w:rsidP="004B403D">
            <w:pPr>
              <w:spacing w:before="60" w:after="60"/>
            </w:pPr>
            <w:r>
              <w:t>4. 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</w:p>
          <w:p w:rsidR="004B403D" w:rsidRDefault="004B403D" w:rsidP="004B403D">
            <w:pPr>
              <w:spacing w:before="60" w:after="60"/>
              <w:rPr>
                <w:lang w:eastAsia="zh-CN"/>
              </w:rPr>
            </w:pPr>
            <w:r>
              <w:t>5.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  <w:p w:rsidR="004B403D" w:rsidRDefault="004B403D" w:rsidP="004B403D">
            <w:pPr>
              <w:spacing w:before="60" w:after="60"/>
              <w:rPr>
                <w:lang w:val="en-US" w:eastAsia="zh-CN"/>
              </w:rPr>
            </w:pPr>
            <w:r>
              <w:t>6. Update the stage-2 CR and stage-3 CR.</w:t>
            </w:r>
          </w:p>
        </w:tc>
      </w:tr>
      <w:tr w:rsidR="004B403D">
        <w:tc>
          <w:tcPr>
            <w:tcW w:w="1028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#118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4B403D" w:rsidRDefault="004B403D" w:rsidP="004B403D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needed,</w:t>
            </w:r>
            <w:r>
              <w:rPr>
                <w:rFonts w:hint="eastAsia"/>
              </w:rPr>
              <w:t>；</w:t>
            </w:r>
          </w:p>
          <w:p w:rsidR="004B403D" w:rsidRDefault="004B403D" w:rsidP="004B403D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lastRenderedPageBreak/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4B403D" w:rsidRDefault="004B403D" w:rsidP="004B403D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4B403D" w:rsidRDefault="004B403D" w:rsidP="004B403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4B403D" w:rsidRDefault="004B403D" w:rsidP="004B403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4B403D" w:rsidRDefault="004B403D" w:rsidP="004B403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4B403D" w:rsidRDefault="004B403D" w:rsidP="004B403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4B403D" w:rsidRDefault="004B403D" w:rsidP="004B403D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  <w:b/>
                <w:bCs/>
                <w:lang w:val="en-US" w:eastAsia="zh-CN"/>
              </w:rPr>
              <w:t>D</w:t>
            </w:r>
            <w:r>
              <w:rPr>
                <w:b/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lang w:val="en-US" w:eastAsia="zh-CN"/>
              </w:rPr>
              <w:t>for l</w:t>
            </w:r>
            <w:r>
              <w:rPr>
                <w:rFonts w:hint="eastAsia"/>
                <w:lang w:eastAsia="zh-CN"/>
              </w:rPr>
              <w:t>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4B403D" w:rsidRDefault="004B403D" w:rsidP="004B403D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4B403D" w:rsidRDefault="004B403D" w:rsidP="004B403D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4B403D" w:rsidRDefault="004B403D" w:rsidP="004B403D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4B403D" w:rsidRDefault="004B403D" w:rsidP="004B403D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4B403D" w:rsidRDefault="004B403D" w:rsidP="004B403D">
            <w:pPr>
              <w:spacing w:before="60" w:after="60"/>
            </w:pPr>
            <w: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4B403D">
        <w:tc>
          <w:tcPr>
            <w:tcW w:w="1028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 w:rsidR="004B403D" w:rsidRDefault="004B403D" w:rsidP="004B403D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1. Continue discussion for the above topics</w:t>
            </w:r>
          </w:p>
          <w:p w:rsidR="004B403D" w:rsidRDefault="004B403D" w:rsidP="004B403D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stage-2 CR and stage-3 CR if needed.</w:t>
            </w:r>
          </w:p>
        </w:tc>
      </w:tr>
      <w:tr w:rsidR="004B403D">
        <w:tc>
          <w:tcPr>
            <w:tcW w:w="1028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4B403D" w:rsidRDefault="004B403D" w:rsidP="004B403D">
            <w:pPr>
              <w:numPr>
                <w:ilvl w:val="0"/>
                <w:numId w:val="8"/>
              </w:numPr>
              <w:spacing w:before="60" w:after="60"/>
            </w:pPr>
            <w:r>
              <w:t>Continue discussion for the above topics</w:t>
            </w:r>
          </w:p>
          <w:p w:rsidR="004B403D" w:rsidRDefault="004B403D" w:rsidP="004B403D">
            <w:pPr>
              <w:numPr>
                <w:ilvl w:val="0"/>
                <w:numId w:val="8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Initial the d</w:t>
            </w:r>
            <w:r>
              <w:rPr>
                <w:rFonts w:hint="eastAsia"/>
              </w:rPr>
              <w:t xml:space="preserve">iscussion </w:t>
            </w:r>
            <w:r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</w:rPr>
              <w:t xml:space="preserve"> the continuity of legacy QoE measurement job for streaming and MTSI service during intra-5GC inter-RAT handover process.</w:t>
            </w:r>
          </w:p>
          <w:p w:rsidR="004B403D" w:rsidRDefault="004B403D" w:rsidP="004B403D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>3</w:t>
            </w:r>
            <w:r>
              <w:t>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>4</w:t>
            </w:r>
            <w:r>
              <w:t>.Update BL CRs if needed.</w:t>
            </w:r>
          </w:p>
        </w:tc>
      </w:tr>
      <w:tr w:rsidR="004B403D">
        <w:tc>
          <w:tcPr>
            <w:tcW w:w="1028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 w:rsidR="004B403D" w:rsidRDefault="004B403D" w:rsidP="004B403D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1. Continue discussion for the above topics</w:t>
            </w:r>
          </w:p>
          <w:p w:rsidR="004B403D" w:rsidRDefault="004B403D" w:rsidP="004B403D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stage-2 CR and stage-3 CR if needed.</w:t>
            </w:r>
          </w:p>
        </w:tc>
      </w:tr>
      <w:tr w:rsidR="004B403D">
        <w:tc>
          <w:tcPr>
            <w:tcW w:w="1028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1. Continue discussion for the above topics</w:t>
            </w:r>
          </w:p>
          <w:p w:rsidR="004B403D" w:rsidRDefault="004B403D" w:rsidP="004B403D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BL CRs if needed.</w:t>
            </w:r>
          </w:p>
        </w:tc>
      </w:tr>
      <w:tr w:rsidR="004B403D">
        <w:tc>
          <w:tcPr>
            <w:tcW w:w="1028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 w:rsidR="004B403D" w:rsidRDefault="004B403D" w:rsidP="004B403D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1. Continue discussion for the above topics</w:t>
            </w:r>
          </w:p>
          <w:p w:rsidR="004B403D" w:rsidRDefault="004B403D" w:rsidP="004B403D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stage-2 CR and stage-3 CR if needed.</w:t>
            </w:r>
          </w:p>
        </w:tc>
      </w:tr>
      <w:tr w:rsidR="004B403D">
        <w:tc>
          <w:tcPr>
            <w:tcW w:w="1028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1. Continue discussion for the above topics</w:t>
            </w:r>
          </w:p>
          <w:p w:rsidR="004B403D" w:rsidRDefault="004B403D" w:rsidP="004B403D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BL CRs if needed.</w:t>
            </w:r>
          </w:p>
        </w:tc>
      </w:tr>
      <w:tr w:rsidR="004B403D">
        <w:tc>
          <w:tcPr>
            <w:tcW w:w="1028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 w:rsidR="004B403D" w:rsidRDefault="004B403D" w:rsidP="004B403D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1. Continue discussion for the above topics</w:t>
            </w:r>
          </w:p>
          <w:p w:rsidR="004B403D" w:rsidRDefault="004B403D" w:rsidP="004B403D">
            <w:pPr>
              <w:spacing w:before="60" w:after="60"/>
            </w:pPr>
            <w:r>
              <w:lastRenderedPageBreak/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stage-2 CR and stage-3 CR if needed.</w:t>
            </w:r>
          </w:p>
        </w:tc>
      </w:tr>
      <w:tr w:rsidR="004B403D">
        <w:tc>
          <w:tcPr>
            <w:tcW w:w="1028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1. Continue discussion for the above topics</w:t>
            </w:r>
          </w:p>
          <w:p w:rsidR="004B403D" w:rsidRDefault="004B403D" w:rsidP="004B403D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BL CRs if needed.</w:t>
            </w:r>
          </w:p>
        </w:tc>
      </w:tr>
      <w:tr w:rsidR="004B403D">
        <w:tc>
          <w:tcPr>
            <w:tcW w:w="1028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 w:rsidR="004B403D" w:rsidRDefault="004B403D" w:rsidP="004B403D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1. Continue discussion for the above topics</w:t>
            </w:r>
          </w:p>
          <w:p w:rsidR="004B403D" w:rsidRDefault="004B403D" w:rsidP="004B403D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stage-2 CR and stage-3 CR if needed.</w:t>
            </w:r>
          </w:p>
        </w:tc>
      </w:tr>
      <w:tr w:rsidR="004B403D">
        <w:tc>
          <w:tcPr>
            <w:tcW w:w="1028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1. Continue discussion for the above topics</w:t>
            </w:r>
          </w:p>
          <w:p w:rsidR="004B403D" w:rsidRDefault="004B403D" w:rsidP="004B403D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BL CRs if needed.</w:t>
            </w:r>
          </w:p>
        </w:tc>
      </w:tr>
      <w:tr w:rsidR="004B403D">
        <w:tc>
          <w:tcPr>
            <w:tcW w:w="1028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 w:rsidR="004B403D" w:rsidRDefault="004B403D" w:rsidP="004B403D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4B403D" w:rsidRDefault="004B403D" w:rsidP="004B403D">
            <w:pPr>
              <w:spacing w:before="60" w:after="60"/>
            </w:pPr>
            <w:r>
              <w:t>1. Continue discussion and make the final conclusion for the above topics</w:t>
            </w:r>
          </w:p>
          <w:p w:rsidR="004B403D" w:rsidRDefault="004B403D" w:rsidP="004B403D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stage-2 CR and stage-3 CR if needed.</w:t>
            </w:r>
          </w:p>
        </w:tc>
      </w:tr>
      <w:tr w:rsidR="004B403D">
        <w:tc>
          <w:tcPr>
            <w:tcW w:w="1028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4B403D" w:rsidRDefault="004B403D" w:rsidP="004B403D">
            <w:pPr>
              <w:spacing w:before="60" w:after="60"/>
            </w:pPr>
            <w:r>
              <w:t>1. Continue discussion and make the final conclusion for the above topics</w:t>
            </w:r>
          </w:p>
          <w:p w:rsidR="004B403D" w:rsidRDefault="004B403D" w:rsidP="004B403D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4B403D" w:rsidRDefault="004B403D" w:rsidP="004B403D">
            <w:pPr>
              <w:spacing w:before="60" w:after="60"/>
            </w:pPr>
            <w:r>
              <w:t>3.Update BL CRs if needed.</w:t>
            </w:r>
          </w:p>
        </w:tc>
      </w:tr>
      <w:tr w:rsidR="004B403D">
        <w:tc>
          <w:tcPr>
            <w:tcW w:w="1028" w:type="dxa"/>
            <w:shd w:val="clear" w:color="auto" w:fill="00FF00"/>
          </w:tcPr>
          <w:p w:rsidR="004B403D" w:rsidRDefault="004B403D" w:rsidP="004B403D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:rsidR="004B403D" w:rsidRDefault="004B403D" w:rsidP="004B403D"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 w:rsidR="004B403D" w:rsidRDefault="004B403D" w:rsidP="004B403D"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 w:rsidR="004B403D" w:rsidRDefault="004B403D" w:rsidP="004B403D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:rsidR="004B403D" w:rsidRDefault="004B403D" w:rsidP="004B403D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:rsidR="00170050" w:rsidRDefault="00170050"/>
    <w:p w:rsidR="00170050" w:rsidRDefault="00F10B6B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eastAsia="宋体" w:hint="eastAsia"/>
          <w:b/>
          <w:lang w:val="en-US" w:eastAsia="zh-CN" w:bidi="ar"/>
        </w:rPr>
        <w:t xml:space="preserve"> 1</w:t>
      </w:r>
      <w:r w:rsidR="004B403D">
        <w:rPr>
          <w:rFonts w:eastAsia="宋体"/>
          <w:b/>
          <w:lang w:val="en-US" w:eastAsia="zh-CN" w:bidi="ar"/>
        </w:rPr>
        <w:t>:</w:t>
      </w:r>
      <w:r>
        <w:rPr>
          <w:rFonts w:eastAsia="宋体"/>
          <w:b/>
          <w:lang w:val="en-US" w:eastAsia="zh-CN" w:bidi="ar"/>
        </w:rPr>
        <w:t xml:space="preserve"> </w:t>
      </w:r>
      <w:r w:rsidR="00691C5E">
        <w:rPr>
          <w:rFonts w:eastAsia="宋体"/>
          <w:b/>
          <w:lang w:val="en-US" w:eastAsia="zh-CN" w:bidi="ar"/>
        </w:rPr>
        <w:t xml:space="preserve">RAN2 </w:t>
      </w:r>
      <w:r>
        <w:rPr>
          <w:rFonts w:eastAsia="宋体"/>
          <w:b/>
          <w:lang w:val="en-US" w:eastAsia="zh-CN" w:bidi="ar"/>
        </w:rPr>
        <w:t>working group is kindly asked to endorse the work</w:t>
      </w:r>
      <w:r w:rsidR="00691C5E">
        <w:rPr>
          <w:rFonts w:eastAsia="宋体"/>
          <w:b/>
          <w:lang w:val="en-US" w:eastAsia="zh-CN" w:bidi="ar"/>
        </w:rPr>
        <w:t xml:space="preserve"> </w:t>
      </w:r>
      <w:r>
        <w:rPr>
          <w:rFonts w:eastAsia="宋体"/>
          <w:b/>
          <w:lang w:val="en-US" w:eastAsia="zh-CN" w:bidi="ar"/>
        </w:rPr>
        <w:t xml:space="preserve">plan of </w:t>
      </w:r>
      <w:r w:rsidR="00691C5E">
        <w:rPr>
          <w:rFonts w:eastAsia="宋体"/>
          <w:b/>
          <w:lang w:val="en-US" w:eastAsia="zh-CN" w:bidi="ar"/>
        </w:rPr>
        <w:t xml:space="preserve">RAN2 </w:t>
      </w:r>
      <w:r>
        <w:rPr>
          <w:rFonts w:eastAsia="宋体"/>
          <w:b/>
          <w:lang w:val="en-US" w:eastAsia="zh-CN" w:bidi="ar"/>
        </w:rPr>
        <w:t>for NR QoE</w:t>
      </w:r>
      <w:r>
        <w:rPr>
          <w:rFonts w:eastAsia="宋体" w:hint="eastAsia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 w:rsidR="00170050" w:rsidRDefault="00F10B6B">
      <w:pPr>
        <w:pStyle w:val="2"/>
        <w:rPr>
          <w:lang w:val="en-US" w:eastAsia="zh-CN"/>
        </w:rPr>
      </w:pPr>
      <w:r>
        <w:t>2.2</w:t>
      </w:r>
      <w:r>
        <w:tab/>
      </w:r>
      <w:r>
        <w:rPr>
          <w:rFonts w:hint="eastAsia"/>
          <w:lang w:val="en-US" w:eastAsia="zh-CN"/>
        </w:rPr>
        <w:t>BLCR</w:t>
      </w:r>
    </w:p>
    <w:p w:rsidR="004B403D" w:rsidRDefault="004B403D" w:rsidP="004B403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BLCR Rapporteur assignments for R18 </w:t>
      </w:r>
      <w:r>
        <w:rPr>
          <w:rFonts w:hint="eastAsia"/>
          <w:lang w:val="en-US" w:eastAsia="zh-CN"/>
        </w:rPr>
        <w:t>NR QoE</w:t>
      </w:r>
      <w:r>
        <w:rPr>
          <w:rFonts w:hint="eastAsia"/>
          <w:lang w:eastAsia="zh-CN"/>
        </w:rPr>
        <w:t xml:space="preserve"> WI</w:t>
      </w:r>
      <w:r>
        <w:rPr>
          <w:rFonts w:hint="eastAsia"/>
          <w:lang w:val="en-US" w:eastAsia="zh-CN"/>
        </w:rPr>
        <w:t xml:space="preserve">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29"/>
        <w:gridCol w:w="4335"/>
      </w:tblGrid>
      <w:tr w:rsidR="004B403D" w:rsidTr="00267BD8">
        <w:tc>
          <w:tcPr>
            <w:tcW w:w="2329" w:type="dxa"/>
          </w:tcPr>
          <w:p w:rsidR="004B403D" w:rsidRDefault="004B403D" w:rsidP="00267BD8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TS</w:t>
            </w:r>
          </w:p>
        </w:tc>
        <w:tc>
          <w:tcPr>
            <w:tcW w:w="4335" w:type="dxa"/>
          </w:tcPr>
          <w:p w:rsidR="004B403D" w:rsidRDefault="004B403D" w:rsidP="00267BD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BLCR </w:t>
            </w:r>
            <w:r>
              <w:rPr>
                <w:rFonts w:hint="eastAsia"/>
                <w:b/>
                <w:bCs/>
                <w:lang w:eastAsia="zh-CN"/>
              </w:rPr>
              <w:t>Rapporteur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38.300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China Unicom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38.306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CMCC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38.331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Ericsson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38.401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Samsung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38.410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CATT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38.413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Huawei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38.420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Qualcomm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38.423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Ericsson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38.470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Lenovo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38.473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ZTE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lastRenderedPageBreak/>
              <w:t>37.340</w:t>
            </w:r>
          </w:p>
        </w:tc>
        <w:tc>
          <w:tcPr>
            <w:tcW w:w="4335" w:type="dxa"/>
          </w:tcPr>
          <w:p w:rsidR="004B403D" w:rsidRDefault="004B403D" w:rsidP="00267BD8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4B403D" w:rsidTr="00267BD8">
        <w:tc>
          <w:tcPr>
            <w:tcW w:w="2329" w:type="dxa"/>
          </w:tcPr>
          <w:p w:rsidR="004B403D" w:rsidRDefault="004B403D" w:rsidP="00267BD8">
            <w:r>
              <w:rPr>
                <w:rFonts w:hint="eastAsia"/>
              </w:rPr>
              <w:t>36.331</w:t>
            </w:r>
          </w:p>
        </w:tc>
        <w:tc>
          <w:tcPr>
            <w:tcW w:w="4335" w:type="dxa"/>
          </w:tcPr>
          <w:p w:rsidR="004B403D" w:rsidRDefault="004B403D" w:rsidP="00267BD8">
            <w:r>
              <w:rPr>
                <w:rFonts w:hint="eastAsia"/>
              </w:rPr>
              <w:t>China Unicom</w:t>
            </w:r>
          </w:p>
        </w:tc>
      </w:tr>
    </w:tbl>
    <w:p w:rsidR="00170050" w:rsidRDefault="00170050"/>
    <w:p w:rsidR="00170050" w:rsidRDefault="00F10B6B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eastAsia="宋体" w:hint="eastAsia"/>
          <w:b/>
          <w:lang w:val="en-US" w:eastAsia="zh-CN" w:bidi="ar"/>
        </w:rPr>
        <w:t xml:space="preserve"> 2 </w:t>
      </w:r>
      <w:r>
        <w:rPr>
          <w:rFonts w:eastAsia="宋体"/>
          <w:b/>
          <w:lang w:val="en-US" w:eastAsia="zh-CN" w:bidi="ar"/>
        </w:rPr>
        <w:t>: RAN</w:t>
      </w:r>
      <w:r w:rsidR="00691C5E">
        <w:rPr>
          <w:rFonts w:eastAsia="宋体"/>
          <w:b/>
          <w:lang w:val="en-US" w:eastAsia="zh-CN" w:bidi="ar"/>
        </w:rPr>
        <w:t>2</w:t>
      </w:r>
      <w:r>
        <w:rPr>
          <w:rFonts w:eastAsia="宋体"/>
          <w:b/>
          <w:lang w:val="en-US" w:eastAsia="zh-CN" w:bidi="ar"/>
        </w:rPr>
        <w:t xml:space="preserve"> working group is kindly asked to endorse the </w:t>
      </w:r>
      <w:r>
        <w:rPr>
          <w:rFonts w:eastAsia="宋体" w:hint="eastAsia"/>
          <w:b/>
          <w:lang w:val="en-US" w:eastAsia="zh-CN" w:bidi="ar"/>
        </w:rPr>
        <w:t>r</w:t>
      </w:r>
      <w:r>
        <w:rPr>
          <w:rFonts w:eastAsia="宋体"/>
          <w:b/>
          <w:lang w:val="en-US" w:eastAsia="zh-CN" w:bidi="ar"/>
        </w:rPr>
        <w:t xml:space="preserve">apporteur </w:t>
      </w:r>
      <w:r>
        <w:rPr>
          <w:rFonts w:eastAsia="宋体" w:hint="eastAsia"/>
          <w:b/>
          <w:lang w:val="en-US" w:eastAsia="zh-CN" w:bidi="ar"/>
        </w:rPr>
        <w:t xml:space="preserve">assignment </w:t>
      </w:r>
      <w:r>
        <w:rPr>
          <w:rFonts w:eastAsia="宋体"/>
          <w:b/>
          <w:lang w:val="en-US" w:eastAsia="zh-CN" w:bidi="ar"/>
        </w:rPr>
        <w:t>for NR QoE</w:t>
      </w:r>
      <w:r>
        <w:rPr>
          <w:rFonts w:eastAsia="宋体" w:hint="eastAsia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 w:rsidR="00170050" w:rsidRDefault="00170050"/>
    <w:p w:rsidR="00170050" w:rsidRDefault="00F10B6B">
      <w:pPr>
        <w:pStyle w:val="1"/>
      </w:pPr>
      <w:r>
        <w:t>References</w:t>
      </w:r>
    </w:p>
    <w:p w:rsidR="00170050" w:rsidRDefault="00F10B6B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_Ref490247806"/>
      <w:r>
        <w:rPr>
          <w:lang w:eastAsia="zh-CN"/>
        </w:rPr>
        <w:t>RP-2218</w:t>
      </w:r>
      <w:r>
        <w:rPr>
          <w:rFonts w:hint="eastAsia"/>
          <w:lang w:val="en-US" w:eastAsia="zh-CN"/>
        </w:rPr>
        <w:t>03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#96, Budapest, Hungary, June 6 - 9, 2022</w:t>
      </w:r>
    </w:p>
    <w:p w:rsidR="00170050" w:rsidRDefault="00F10B6B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</w:pPr>
      <w:r>
        <w:rPr>
          <w:lang w:eastAsia="zh-CN"/>
        </w:rPr>
        <w:t>RP-221060</w:t>
      </w:r>
      <w:r>
        <w:rPr>
          <w:lang w:val="en-US" w:eastAsia="zh-CN"/>
        </w:rPr>
        <w:t>: Draft Status of TU RAN1 to 4 after RAN#96 v01, Budapest, Hungary, June 6 - 9, 2022</w:t>
      </w:r>
      <w:bookmarkEnd w:id="1"/>
    </w:p>
    <w:p w:rsidR="00170050" w:rsidRDefault="00170050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17005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4DF" w:rsidRDefault="005C04DF">
      <w:pPr>
        <w:spacing w:after="0"/>
      </w:pPr>
      <w:r>
        <w:separator/>
      </w:r>
    </w:p>
  </w:endnote>
  <w:endnote w:type="continuationSeparator" w:id="0">
    <w:p w:rsidR="005C04DF" w:rsidRDefault="005C04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4DF" w:rsidRDefault="005C04DF">
      <w:pPr>
        <w:spacing w:after="0"/>
      </w:pPr>
      <w:r>
        <w:separator/>
      </w:r>
    </w:p>
  </w:footnote>
  <w:footnote w:type="continuationSeparator" w:id="0">
    <w:p w:rsidR="005C04DF" w:rsidRDefault="005C04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1D5F"/>
    <w:rsid w:val="0016224C"/>
    <w:rsid w:val="00163DF7"/>
    <w:rsid w:val="00163E1F"/>
    <w:rsid w:val="00167246"/>
    <w:rsid w:val="00167A87"/>
    <w:rsid w:val="00170050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0E6B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03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04DF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1C5E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64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E7A8E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0B6B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67688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2930042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01D30EB"/>
    <w:rsid w:val="118229E2"/>
    <w:rsid w:val="12D33B16"/>
    <w:rsid w:val="13EC0AED"/>
    <w:rsid w:val="163B5AC6"/>
    <w:rsid w:val="18680694"/>
    <w:rsid w:val="1B5F4A6D"/>
    <w:rsid w:val="1CFF51A9"/>
    <w:rsid w:val="1D9D1C14"/>
    <w:rsid w:val="1DEF3CAD"/>
    <w:rsid w:val="1E37416A"/>
    <w:rsid w:val="1E5C717D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7FE5E8F"/>
    <w:rsid w:val="3B54435D"/>
    <w:rsid w:val="3B7522D1"/>
    <w:rsid w:val="3E04574F"/>
    <w:rsid w:val="3EFA6A59"/>
    <w:rsid w:val="41B23B2A"/>
    <w:rsid w:val="429B4810"/>
    <w:rsid w:val="4BEF0FE3"/>
    <w:rsid w:val="4C6946B6"/>
    <w:rsid w:val="4D077EEE"/>
    <w:rsid w:val="4E631DD7"/>
    <w:rsid w:val="4EE12FB5"/>
    <w:rsid w:val="4FAE5593"/>
    <w:rsid w:val="506A7F16"/>
    <w:rsid w:val="53D83F57"/>
    <w:rsid w:val="579523CC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79977B4"/>
    <w:rsid w:val="69D560F1"/>
    <w:rsid w:val="69D9281F"/>
    <w:rsid w:val="6E4377B3"/>
    <w:rsid w:val="6F686D97"/>
    <w:rsid w:val="707B5B04"/>
    <w:rsid w:val="71657AF4"/>
    <w:rsid w:val="72394C9A"/>
    <w:rsid w:val="75DE796D"/>
    <w:rsid w:val="77C656C3"/>
    <w:rsid w:val="77F178AE"/>
    <w:rsid w:val="785C0605"/>
    <w:rsid w:val="7905736E"/>
    <w:rsid w:val="7A5614FA"/>
    <w:rsid w:val="7C486A6B"/>
    <w:rsid w:val="7C8D5A29"/>
    <w:rsid w:val="7CA1531A"/>
    <w:rsid w:val="7CD00441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4192C28-8593-41EE-9EA5-52DEB29A3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annotation subject"/>
    <w:basedOn w:val="a3"/>
    <w:next w:val="a3"/>
    <w:link w:val="Char2"/>
    <w:semiHidden/>
    <w:unhideWhenUsed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Pr>
      <w:color w:val="0000FF"/>
      <w:u w:val="single"/>
    </w:rPr>
  </w:style>
  <w:style w:type="character" w:styleId="aa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b">
    <w:name w:val="List Paragraph"/>
    <w:basedOn w:val="a"/>
    <w:link w:val="Char3"/>
    <w:uiPriority w:val="34"/>
    <w:qFormat/>
    <w:pPr>
      <w:ind w:left="720"/>
      <w:contextualSpacing/>
    </w:p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3">
    <w:name w:val="列出段落 Char"/>
    <w:link w:val="ab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2">
    <w:name w:val="批注主题 Char"/>
    <w:basedOn w:val="Char"/>
    <w:link w:val="a7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08BDDA-2271-4E94-88BC-1A0BC490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6</Pages>
  <Words>1818</Words>
  <Characters>10366</Characters>
  <Application>Microsoft Office Word</Application>
  <DocSecurity>0</DocSecurity>
  <Lines>86</Lines>
  <Paragraphs>24</Paragraphs>
  <ScaleCrop>false</ScaleCrop>
  <Company>Nokia Siemens Networks</Company>
  <LinksUpToDate>false</LinksUpToDate>
  <CharactersWithSpaces>12160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6</cp:revision>
  <dcterms:created xsi:type="dcterms:W3CDTF">2022-08-05T05:40:00Z</dcterms:created>
  <dcterms:modified xsi:type="dcterms:W3CDTF">2022-09-30T09:49:00Z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2052-11.8.2.11716</vt:lpwstr>
  </property>
  <property fmtid="{D5CDD505-2E9C-101B-9397-08002B2CF9AE}" pid="9" name="ICV">
    <vt:lpwstr>A94C9D85BFB44E3D8B288F7CC80FD036</vt:lpwstr>
  </property>
</Properties>
</file>